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A6CF9" w14:textId="77777777" w:rsidR="009A16EE" w:rsidRDefault="009A16EE" w:rsidP="009A1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David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7B237787" w14:textId="77777777" w:rsidR="009A16EE" w:rsidRDefault="009A16EE" w:rsidP="009A16EE">
      <w:pPr>
        <w:pStyle w:val="NoSpacing"/>
        <w:rPr>
          <w:rFonts w:cs="Times New Roman"/>
          <w:szCs w:val="24"/>
        </w:rPr>
      </w:pPr>
    </w:p>
    <w:p w14:paraId="1AAD658A" w14:textId="77777777" w:rsidR="009A16EE" w:rsidRDefault="009A16EE" w:rsidP="009A16EE">
      <w:pPr>
        <w:pStyle w:val="NoSpacing"/>
        <w:rPr>
          <w:rFonts w:cs="Times New Roman"/>
          <w:szCs w:val="24"/>
        </w:rPr>
      </w:pPr>
    </w:p>
    <w:p w14:paraId="091D1D67" w14:textId="77777777" w:rsidR="009A16EE" w:rsidRDefault="009A16EE" w:rsidP="009A1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made a plaint of debt against William Lutton of Winterton(q.v.) and</w:t>
      </w:r>
    </w:p>
    <w:p w14:paraId="3CFDA9B9" w14:textId="77777777" w:rsidR="009A16EE" w:rsidRDefault="009A16EE" w:rsidP="009A1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6A64E59D" w14:textId="77777777" w:rsidR="009A16EE" w:rsidRDefault="009A16EE" w:rsidP="009A1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F5F85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3BC995D9" w14:textId="77777777" w:rsidR="009A16EE" w:rsidRDefault="009A16EE" w:rsidP="009A16EE">
      <w:pPr>
        <w:pStyle w:val="NoSpacing"/>
        <w:rPr>
          <w:rFonts w:cs="Times New Roman"/>
          <w:szCs w:val="24"/>
        </w:rPr>
      </w:pPr>
    </w:p>
    <w:p w14:paraId="3F866931" w14:textId="77777777" w:rsidR="009A16EE" w:rsidRDefault="009A16EE" w:rsidP="009A16EE">
      <w:pPr>
        <w:pStyle w:val="NoSpacing"/>
        <w:rPr>
          <w:rFonts w:cs="Times New Roman"/>
          <w:szCs w:val="24"/>
        </w:rPr>
      </w:pPr>
    </w:p>
    <w:p w14:paraId="227E61F5" w14:textId="77777777" w:rsidR="009A16EE" w:rsidRDefault="009A16EE" w:rsidP="009A1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May 2024</w:t>
      </w:r>
    </w:p>
    <w:p w14:paraId="7ABC72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8EF" w14:textId="77777777" w:rsidR="009A16EE" w:rsidRDefault="009A16EE" w:rsidP="009139A6">
      <w:r>
        <w:separator/>
      </w:r>
    </w:p>
  </w:endnote>
  <w:endnote w:type="continuationSeparator" w:id="0">
    <w:p w14:paraId="70DF9941" w14:textId="77777777" w:rsidR="009A16EE" w:rsidRDefault="009A16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788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ED9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FBB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C5134" w14:textId="77777777" w:rsidR="009A16EE" w:rsidRDefault="009A16EE" w:rsidP="009139A6">
      <w:r>
        <w:separator/>
      </w:r>
    </w:p>
  </w:footnote>
  <w:footnote w:type="continuationSeparator" w:id="0">
    <w:p w14:paraId="7D17F0E3" w14:textId="77777777" w:rsidR="009A16EE" w:rsidRDefault="009A16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119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D13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B71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6E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A16EE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421B6"/>
  <w15:chartTrackingRefBased/>
  <w15:docId w15:val="{6196F5C5-28FD-4140-8A52-D841B2C6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16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2024-05-01T14:31:00Z</dcterms:created>
  <dcterms:modified xsi:type="dcterms:W3CDTF">2024-05-01T14:31:00Z</dcterms:modified>
</cp:coreProperties>
</file>